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F3C6F" w14:textId="77777777" w:rsidR="00E47068" w:rsidRDefault="00AA3893" w:rsidP="00C009D8">
      <w:pPr>
        <w:pStyle w:val="NoSpacing"/>
      </w:pPr>
      <w:r>
        <w:rPr>
          <w:u w:val="single"/>
        </w:rPr>
        <w:t>William FULBOURNE</w:t>
      </w:r>
      <w:r>
        <w:t xml:space="preserve">       (fl.1405-6)</w:t>
      </w:r>
    </w:p>
    <w:p w14:paraId="09DE4D30" w14:textId="77777777" w:rsidR="00AA3893" w:rsidRDefault="00AA3893" w:rsidP="00C009D8">
      <w:pPr>
        <w:pStyle w:val="NoSpacing"/>
      </w:pPr>
      <w:r>
        <w:t>of Cambridgeshire.</w:t>
      </w:r>
    </w:p>
    <w:p w14:paraId="3043DC44" w14:textId="77777777" w:rsidR="00AA3893" w:rsidRDefault="00AA3893" w:rsidP="00C009D8">
      <w:pPr>
        <w:pStyle w:val="NoSpacing"/>
      </w:pPr>
    </w:p>
    <w:p w14:paraId="3665EE87" w14:textId="77777777" w:rsidR="00AA3893" w:rsidRDefault="00AA3893" w:rsidP="00C009D8">
      <w:pPr>
        <w:pStyle w:val="NoSpacing"/>
      </w:pPr>
    </w:p>
    <w:p w14:paraId="7F7C7201" w14:textId="77777777" w:rsidR="00AA3893" w:rsidRDefault="00AA3893" w:rsidP="00AA3893">
      <w:pPr>
        <w:pStyle w:val="NoSpacing"/>
      </w:pPr>
      <w:r>
        <w:t xml:space="preserve">         1405-6</w:t>
      </w:r>
      <w:r>
        <w:tab/>
        <w:t xml:space="preserve">He became a burgess of Colchester.  </w:t>
      </w:r>
    </w:p>
    <w:p w14:paraId="642E7CB5" w14:textId="77777777" w:rsidR="00AA3893" w:rsidRDefault="00AA3893" w:rsidP="00AA3893">
      <w:pPr>
        <w:pStyle w:val="NoSpacing"/>
      </w:pPr>
      <w:r>
        <w:tab/>
      </w:r>
      <w:r>
        <w:tab/>
        <w:t>(“The Red Parchment Book of Colchester” p.89)</w:t>
      </w:r>
    </w:p>
    <w:p w14:paraId="598F4F42" w14:textId="15EB5509" w:rsidR="00186A34" w:rsidRDefault="00186A34" w:rsidP="00AA3893">
      <w:pPr>
        <w:pStyle w:val="NoSpacing"/>
      </w:pPr>
      <w:r>
        <w:t>28 Nov.1417</w:t>
      </w:r>
      <w:r>
        <w:tab/>
      </w:r>
      <w:r>
        <w:t xml:space="preserve">On a commission of the peace for Cambridgeshire.  </w:t>
      </w:r>
      <w:r>
        <w:t>(C.P.R. 1422-29 p.451)</w:t>
      </w:r>
    </w:p>
    <w:p w14:paraId="628CF5D3" w14:textId="44D041A6" w:rsidR="00186A34" w:rsidRDefault="00186A34" w:rsidP="00AA3893">
      <w:pPr>
        <w:pStyle w:val="NoSpacing"/>
      </w:pPr>
      <w:r>
        <w:t>24 Feb.1419</w:t>
      </w:r>
      <w:r>
        <w:tab/>
      </w:r>
      <w:r>
        <w:t xml:space="preserve">On a commission of the peace for Cambridgeshire.  </w:t>
      </w:r>
      <w:r>
        <w:t>(ibid.)</w:t>
      </w:r>
    </w:p>
    <w:p w14:paraId="59950495" w14:textId="34AFF265" w:rsidR="00186A34" w:rsidRDefault="00186A34" w:rsidP="00AA3893">
      <w:pPr>
        <w:pStyle w:val="NoSpacing"/>
      </w:pPr>
      <w:r>
        <w:t xml:space="preserve">  8 Jul.</w:t>
      </w:r>
      <w:r>
        <w:tab/>
        <w:t>1420</w:t>
      </w:r>
      <w:r>
        <w:tab/>
      </w:r>
      <w:r>
        <w:t xml:space="preserve">On a commission of the peace for Cambridgeshire.  </w:t>
      </w:r>
      <w:r>
        <w:t>(ibid.)</w:t>
      </w:r>
    </w:p>
    <w:p w14:paraId="6A0D68E9" w14:textId="091D0D02" w:rsidR="00186A34" w:rsidRDefault="00186A34" w:rsidP="00AA3893">
      <w:pPr>
        <w:pStyle w:val="NoSpacing"/>
      </w:pPr>
      <w:r>
        <w:t>12 Feb.1422</w:t>
      </w:r>
      <w:r>
        <w:tab/>
      </w:r>
      <w:r>
        <w:t xml:space="preserve">On a commission of the peace for Cambridgeshire.  </w:t>
      </w:r>
      <w:r>
        <w:t>(ibid.)</w:t>
      </w:r>
    </w:p>
    <w:p w14:paraId="66731EC4" w14:textId="77777777" w:rsidR="00AA3893" w:rsidRDefault="00AA3893" w:rsidP="00AA3893">
      <w:pPr>
        <w:pStyle w:val="NoSpacing"/>
      </w:pPr>
    </w:p>
    <w:p w14:paraId="69703E6F" w14:textId="77777777" w:rsidR="00AA3893" w:rsidRDefault="00AA3893" w:rsidP="00AA3893">
      <w:pPr>
        <w:pStyle w:val="NoSpacing"/>
      </w:pPr>
    </w:p>
    <w:p w14:paraId="1218247C" w14:textId="77777777" w:rsidR="00AA3893" w:rsidRDefault="00AA3893" w:rsidP="00AA3893">
      <w:pPr>
        <w:pStyle w:val="NoSpacing"/>
      </w:pPr>
      <w:r>
        <w:t>30 September 2014</w:t>
      </w:r>
    </w:p>
    <w:p w14:paraId="2AD10A95" w14:textId="244DDB13" w:rsidR="00186A34" w:rsidRPr="00AA3893" w:rsidRDefault="00186A34" w:rsidP="00AA3893">
      <w:pPr>
        <w:pStyle w:val="NoSpacing"/>
      </w:pPr>
      <w:r>
        <w:t>13 June 2023</w:t>
      </w:r>
    </w:p>
    <w:sectPr w:rsidR="00186A34" w:rsidRPr="00AA38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40C7" w14:textId="77777777" w:rsidR="00AA3893" w:rsidRDefault="00AA3893" w:rsidP="00920DE3">
      <w:pPr>
        <w:spacing w:after="0" w:line="240" w:lineRule="auto"/>
      </w:pPr>
      <w:r>
        <w:separator/>
      </w:r>
    </w:p>
  </w:endnote>
  <w:endnote w:type="continuationSeparator" w:id="0">
    <w:p w14:paraId="5E375009" w14:textId="77777777" w:rsidR="00AA3893" w:rsidRDefault="00AA38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DF2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09A19" w14:textId="77777777" w:rsidR="00C009D8" w:rsidRPr="00C009D8" w:rsidRDefault="00C009D8">
    <w:pPr>
      <w:pStyle w:val="Footer"/>
    </w:pPr>
    <w:r>
      <w:t>Copyright I.S.Rogers 9 August 2013</w:t>
    </w:r>
  </w:p>
  <w:p w14:paraId="455485D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5784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C5BB3" w14:textId="77777777" w:rsidR="00AA3893" w:rsidRDefault="00AA3893" w:rsidP="00920DE3">
      <w:pPr>
        <w:spacing w:after="0" w:line="240" w:lineRule="auto"/>
      </w:pPr>
      <w:r>
        <w:separator/>
      </w:r>
    </w:p>
  </w:footnote>
  <w:footnote w:type="continuationSeparator" w:id="0">
    <w:p w14:paraId="197B934A" w14:textId="77777777" w:rsidR="00AA3893" w:rsidRDefault="00AA38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AABD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2F69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BB9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893"/>
    <w:rsid w:val="00120749"/>
    <w:rsid w:val="00186A34"/>
    <w:rsid w:val="00624CAE"/>
    <w:rsid w:val="00920DE3"/>
    <w:rsid w:val="00AA389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EF2B0"/>
  <w15:docId w15:val="{E808B902-8819-48D9-8576-607C6E2D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2014-09-30T20:13:00Z</dcterms:created>
  <dcterms:modified xsi:type="dcterms:W3CDTF">2023-06-13T15:33:00Z</dcterms:modified>
</cp:coreProperties>
</file>